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566AB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A47431"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A47431" w:rsidP="00AA1C35">
            <w:pPr>
              <w:ind w:firstLine="567"/>
              <w:jc w:val="center"/>
            </w:pPr>
          </w:p>
          <w:p w:rsidR="001D6015" w:rsidRPr="00BA0F1D" w:rsidRDefault="00F25D2E" w:rsidP="00AA1C35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67408C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5F05FC">
              <w:rPr>
                <w:szCs w:val="28"/>
              </w:rPr>
              <w:t>.09.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FF52EB">
              <w:rPr>
                <w:szCs w:val="28"/>
              </w:rPr>
              <w:t>22.09.</w:t>
            </w:r>
            <w:r w:rsidR="0067408C">
              <w:rPr>
                <w:szCs w:val="28"/>
              </w:rPr>
              <w:t>2023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F25D2E">
        <w:rPr>
          <w:szCs w:val="28"/>
        </w:rPr>
        <w:t xml:space="preserve"> 21.12.2023 г. № 315</w:t>
      </w:r>
      <w:r w:rsidR="00226BFA">
        <w:rPr>
          <w:szCs w:val="28"/>
        </w:rPr>
        <w:t xml:space="preserve"> </w:t>
      </w:r>
      <w:r w:rsidR="00226BFA" w:rsidRPr="00226BFA">
        <w:rPr>
          <w:szCs w:val="28"/>
        </w:rPr>
        <w:t>«</w:t>
      </w:r>
      <w:r w:rsidR="00226BFA" w:rsidRPr="00226BFA">
        <w:t xml:space="preserve">О внесении изменений в решение Думы городского округа </w:t>
      </w:r>
      <w:proofErr w:type="spellStart"/>
      <w:r w:rsidR="00226BFA" w:rsidRPr="00226BFA">
        <w:t>Кинель</w:t>
      </w:r>
      <w:proofErr w:type="spellEnd"/>
      <w:r w:rsidR="00226BFA" w:rsidRPr="00226BFA">
        <w:t xml:space="preserve"> Самарской области от 15.12.2022 г. № 231 «О бюджете городского округа </w:t>
      </w:r>
      <w:proofErr w:type="spellStart"/>
      <w:r w:rsidR="00226BFA" w:rsidRPr="00226BFA">
        <w:t>Кинель</w:t>
      </w:r>
      <w:proofErr w:type="spellEnd"/>
      <w:r w:rsidR="00226BFA" w:rsidRPr="00226BFA">
        <w:t xml:space="preserve"> Самарской области на 2023 год и на плановый период 2024 и 2025 годов» (с изменениями от 16.02.2023 г., от 30.03.2023 г., от 27.04.202</w:t>
      </w:r>
      <w:proofErr w:type="gramEnd"/>
      <w:r w:rsidR="00226BFA" w:rsidRPr="00226BFA">
        <w:t xml:space="preserve"> </w:t>
      </w:r>
      <w:proofErr w:type="gramStart"/>
      <w:r w:rsidR="00226BFA" w:rsidRPr="00226BFA">
        <w:t>г</w:t>
      </w:r>
      <w:proofErr w:type="gramEnd"/>
      <w:r w:rsidR="00226BFA" w:rsidRPr="00226BFA">
        <w:t xml:space="preserve">., от </w:t>
      </w:r>
      <w:r w:rsidR="00226BFA">
        <w:t>29.06.2023 г., от 20.07.2023г.</w:t>
      </w:r>
      <w:r w:rsidR="00FF52EB">
        <w:t>, 24.08.2023г., 28.09.2023г., 30.11.2023г.</w:t>
      </w:r>
      <w:r w:rsidR="00226BFA">
        <w:t>)»</w:t>
      </w:r>
      <w:r w:rsidRPr="0059249A">
        <w:t xml:space="preserve">, 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lastRenderedPageBreak/>
        <w:t>области от 25</w:t>
      </w:r>
      <w:r w:rsidR="005F05FC">
        <w:rPr>
          <w:szCs w:val="28"/>
        </w:rPr>
        <w:t>.09.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3F406C">
        <w:rPr>
          <w:szCs w:val="28"/>
        </w:rPr>
        <w:t>22.09.</w:t>
      </w:r>
      <w:r w:rsidR="00226BFA">
        <w:rPr>
          <w:szCs w:val="28"/>
        </w:rPr>
        <w:t>2023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764613" w:rsidRDefault="00764613" w:rsidP="00764613">
      <w:pPr>
        <w:numPr>
          <w:ilvl w:val="1"/>
          <w:numId w:val="38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764613" w:rsidRDefault="00764613" w:rsidP="00764613">
      <w:pPr>
        <w:spacing w:line="360" w:lineRule="auto"/>
        <w:ind w:firstLine="720"/>
        <w:jc w:val="both"/>
      </w:pPr>
      <w:r>
        <w:t>в строке «Объемы и источники финансирования мероприятий, определенных Программой»:</w:t>
      </w:r>
    </w:p>
    <w:p w:rsidR="00764613" w:rsidRDefault="003F406C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 «56 009,8» заменить цифрой «55 80</w:t>
      </w:r>
      <w:r w:rsidR="00764613">
        <w:rPr>
          <w:szCs w:val="28"/>
        </w:rPr>
        <w:t>9,8»;</w:t>
      </w:r>
    </w:p>
    <w:p w:rsidR="00764613" w:rsidRDefault="003F406C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«55 955,6</w:t>
      </w:r>
      <w:r w:rsidR="00764613">
        <w:rPr>
          <w:szCs w:val="28"/>
        </w:rPr>
        <w:t>» заменить ци</w:t>
      </w:r>
      <w:r>
        <w:rPr>
          <w:szCs w:val="28"/>
        </w:rPr>
        <w:t>фрой «55 755</w:t>
      </w:r>
      <w:r w:rsidR="00764613">
        <w:rPr>
          <w:szCs w:val="28"/>
        </w:rPr>
        <w:t>,6»;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</w:t>
      </w:r>
      <w:r w:rsidR="003F406C">
        <w:rPr>
          <w:szCs w:val="28"/>
        </w:rPr>
        <w:t>24 803,6» заменить цифрой «24 657,8</w:t>
      </w:r>
      <w:r>
        <w:rPr>
          <w:szCs w:val="28"/>
        </w:rPr>
        <w:t>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1.2.  В разделе 5:</w:t>
      </w:r>
    </w:p>
    <w:p w:rsidR="00764613" w:rsidRDefault="006E4B07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 абзаце первом цифру  «55 889,0» заменить цифрой «56 009,8</w:t>
      </w:r>
      <w:r w:rsidR="00764613">
        <w:rPr>
          <w:szCs w:val="28"/>
        </w:rPr>
        <w:t>»;</w:t>
      </w:r>
    </w:p>
    <w:p w:rsidR="00764613" w:rsidRDefault="006E4B07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 абзаце втором цифру  «</w:t>
      </w:r>
      <w:r w:rsidR="003F406C">
        <w:rPr>
          <w:szCs w:val="28"/>
        </w:rPr>
        <w:t>55 955,6» заменить цифрой «55 755,6».</w:t>
      </w:r>
    </w:p>
    <w:p w:rsidR="00764613" w:rsidRPr="00D81503" w:rsidRDefault="00764613" w:rsidP="00764613">
      <w:pPr>
        <w:pStyle w:val="aa"/>
        <w:numPr>
          <w:ilvl w:val="1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03">
        <w:rPr>
          <w:rFonts w:ascii="Times New Roman" w:hAnsi="Times New Roman" w:cs="Times New Roman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764613" w:rsidRPr="00D81503" w:rsidRDefault="00764613" w:rsidP="00764613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03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764613" w:rsidRPr="00D81503" w:rsidRDefault="00764613" w:rsidP="00764613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0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D7BF4" w:rsidRPr="00D81503" w:rsidRDefault="00764613" w:rsidP="005A1C36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proofErr w:type="gramStart"/>
      <w:r w:rsidRPr="00D815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8150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(А.А. </w:t>
      </w:r>
      <w:proofErr w:type="spellStart"/>
      <w:r w:rsidRPr="00D81503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Pr="00D81503">
        <w:rPr>
          <w:rFonts w:ascii="Times New Roman" w:hAnsi="Times New Roman" w:cs="Times New Roman"/>
          <w:sz w:val="28"/>
          <w:szCs w:val="28"/>
        </w:rPr>
        <w:t>).</w:t>
      </w:r>
    </w:p>
    <w:p w:rsidR="00D81503" w:rsidRDefault="00D81503" w:rsidP="00D81503">
      <w:pPr>
        <w:pStyle w:val="aa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81503" w:rsidRPr="00D81503" w:rsidRDefault="00D81503" w:rsidP="00D81503">
      <w:pPr>
        <w:pStyle w:val="aa"/>
        <w:spacing w:line="360" w:lineRule="auto"/>
        <w:ind w:left="709"/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E47A70">
        <w:rPr>
          <w:szCs w:val="28"/>
        </w:rPr>
        <w:t xml:space="preserve">         </w:t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A122D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D81503" w:rsidRDefault="00D81503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 xml:space="preserve">Стимулирование развития жилищного строительства в городском округе </w:t>
      </w:r>
      <w:proofErr w:type="spellStart"/>
      <w:r w:rsidR="0087636B">
        <w:rPr>
          <w:szCs w:val="28"/>
        </w:rPr>
        <w:t>Кинель</w:t>
      </w:r>
      <w:proofErr w:type="spellEnd"/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 xml:space="preserve">16-2025 годы», утвержденную постановлением администрации городского округа </w:t>
      </w:r>
      <w:proofErr w:type="spellStart"/>
      <w:r w:rsidR="0087636B">
        <w:rPr>
          <w:szCs w:val="28"/>
        </w:rPr>
        <w:t>Кинель</w:t>
      </w:r>
      <w:proofErr w:type="spellEnd"/>
      <w:r w:rsidR="0087636B">
        <w:rPr>
          <w:szCs w:val="28"/>
        </w:rPr>
        <w:t xml:space="preserve"> Самарской области от 25 сентября 2</w:t>
      </w:r>
      <w:r w:rsidR="00432ECC">
        <w:rPr>
          <w:szCs w:val="28"/>
        </w:rPr>
        <w:t xml:space="preserve">015 г. № 3046  (в редакции </w:t>
      </w:r>
      <w:r w:rsidR="00521A23">
        <w:rPr>
          <w:szCs w:val="28"/>
        </w:rPr>
        <w:t xml:space="preserve">                           </w:t>
      </w:r>
      <w:r w:rsidR="00432ECC">
        <w:rPr>
          <w:szCs w:val="28"/>
        </w:rPr>
        <w:t xml:space="preserve">от  </w:t>
      </w:r>
      <w:r w:rsidR="003F406C">
        <w:rPr>
          <w:szCs w:val="28"/>
        </w:rPr>
        <w:t>22.09.</w:t>
      </w:r>
      <w:r w:rsidR="00392C64">
        <w:rPr>
          <w:szCs w:val="28"/>
        </w:rPr>
        <w:t>2023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392C64" w:rsidRPr="00087572" w:rsidTr="00257A90">
        <w:tc>
          <w:tcPr>
            <w:tcW w:w="4928" w:type="dxa"/>
            <w:vAlign w:val="center"/>
          </w:tcPr>
          <w:p w:rsidR="00392C64" w:rsidRDefault="00392C64" w:rsidP="00257A90">
            <w:pPr>
              <w:rPr>
                <w:sz w:val="24"/>
                <w:szCs w:val="28"/>
              </w:rPr>
            </w:pPr>
          </w:p>
          <w:p w:rsidR="00392C64" w:rsidRDefault="00392C64" w:rsidP="00257A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  <w:p w:rsidR="00392C64" w:rsidRPr="00087572" w:rsidRDefault="00392C64" w:rsidP="00257A9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</w:p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F312F1">
      <w:pPr>
        <w:rPr>
          <w:szCs w:val="28"/>
        </w:rPr>
      </w:pPr>
      <w:r>
        <w:rPr>
          <w:szCs w:val="28"/>
        </w:rPr>
        <w:t xml:space="preserve"> </w:t>
      </w:r>
      <w:r w:rsidR="00FA1556">
        <w:rPr>
          <w:szCs w:val="28"/>
        </w:rPr>
        <w:t xml:space="preserve"> </w:t>
      </w: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4A7" w:rsidRDefault="008504A7" w:rsidP="00F04F24">
      <w:r>
        <w:separator/>
      </w:r>
    </w:p>
  </w:endnote>
  <w:endnote w:type="continuationSeparator" w:id="0">
    <w:p w:rsidR="008504A7" w:rsidRDefault="008504A7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4A7" w:rsidRDefault="008504A7" w:rsidP="00F04F24">
      <w:r>
        <w:separator/>
      </w:r>
    </w:p>
  </w:footnote>
  <w:footnote w:type="continuationSeparator" w:id="0">
    <w:p w:rsidR="008504A7" w:rsidRDefault="008504A7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5"/>
  </w:num>
  <w:num w:numId="25">
    <w:abstractNumId w:val="30"/>
  </w:num>
  <w:num w:numId="26">
    <w:abstractNumId w:val="6"/>
  </w:num>
  <w:num w:numId="27">
    <w:abstractNumId w:val="20"/>
  </w:num>
  <w:num w:numId="28">
    <w:abstractNumId w:val="36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  <w:num w:numId="37">
    <w:abstractNumId w:val="32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5ECC"/>
    <w:rsid w:val="0000790E"/>
    <w:rsid w:val="00010DCF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4D5B"/>
    <w:rsid w:val="00125DF7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6BFA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5FB0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27A2"/>
    <w:rsid w:val="0057414A"/>
    <w:rsid w:val="005747D4"/>
    <w:rsid w:val="00575CAB"/>
    <w:rsid w:val="00580583"/>
    <w:rsid w:val="00581819"/>
    <w:rsid w:val="00582EA4"/>
    <w:rsid w:val="00583333"/>
    <w:rsid w:val="0058459B"/>
    <w:rsid w:val="00586284"/>
    <w:rsid w:val="0059249A"/>
    <w:rsid w:val="0059509F"/>
    <w:rsid w:val="0059529F"/>
    <w:rsid w:val="00595A78"/>
    <w:rsid w:val="00596330"/>
    <w:rsid w:val="005A1309"/>
    <w:rsid w:val="005A1C36"/>
    <w:rsid w:val="005A49A5"/>
    <w:rsid w:val="005A5651"/>
    <w:rsid w:val="005A7AC0"/>
    <w:rsid w:val="005B05BA"/>
    <w:rsid w:val="005B1202"/>
    <w:rsid w:val="005B13AA"/>
    <w:rsid w:val="005B479B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6736B"/>
    <w:rsid w:val="006718EA"/>
    <w:rsid w:val="00673EB2"/>
    <w:rsid w:val="0067408C"/>
    <w:rsid w:val="00676D1E"/>
    <w:rsid w:val="00677A82"/>
    <w:rsid w:val="006818FF"/>
    <w:rsid w:val="00683C03"/>
    <w:rsid w:val="00685861"/>
    <w:rsid w:val="006878E6"/>
    <w:rsid w:val="006879DC"/>
    <w:rsid w:val="00691B30"/>
    <w:rsid w:val="00694558"/>
    <w:rsid w:val="0069546C"/>
    <w:rsid w:val="0069548D"/>
    <w:rsid w:val="006A0241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76BA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4613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47A04"/>
    <w:rsid w:val="008504A7"/>
    <w:rsid w:val="00852F9B"/>
    <w:rsid w:val="00856473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103"/>
    <w:rsid w:val="00924F84"/>
    <w:rsid w:val="00925795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0252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C3CF6"/>
    <w:rsid w:val="00EC50BE"/>
    <w:rsid w:val="00EC5BBB"/>
    <w:rsid w:val="00EC7C65"/>
    <w:rsid w:val="00ED4127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25D2E"/>
    <w:rsid w:val="00F312F1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79DBD-DD00-411F-B273-C942481B0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4208</TotalTime>
  <Pages>3</Pages>
  <Words>372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478</cp:revision>
  <cp:lastPrinted>2023-12-25T07:39:00Z</cp:lastPrinted>
  <dcterms:created xsi:type="dcterms:W3CDTF">2010-04-06T11:13:00Z</dcterms:created>
  <dcterms:modified xsi:type="dcterms:W3CDTF">2023-12-25T07:40:00Z</dcterms:modified>
</cp:coreProperties>
</file>